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431629" w:rsidTr="00431629" w14:paraId="02016F62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629" w:rsidRDefault="00431629" w14:paraId="1E58E33C" w14:textId="43D0C3D4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1629" w:rsidRDefault="00431629" w14:paraId="531236C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431629" w:rsidRDefault="00431629" w14:paraId="7CCD7E0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431629" w:rsidRDefault="00431629" w14:paraId="7268189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431629" w:rsidRDefault="00431629" w14:paraId="1E857C6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431629" w:rsidP="00431629" w:rsidRDefault="00431629" w14:paraId="0C1AA36C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431629" w:rsidP="00431629" w:rsidRDefault="00431629" w14:paraId="74FC2F24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431629" w:rsidP="00431629" w:rsidRDefault="00431629" w14:paraId="09A95EC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St-2433/2019</w:t>
      </w:r>
    </w:p>
    <w:p w:rsidR="00431629" w:rsidP="00431629" w:rsidRDefault="00431629" w14:paraId="41A683DD" w14:textId="77777777">
      <w:pPr>
        <w:tabs>
          <w:tab w:val="left" w:pos="709"/>
        </w:tabs>
      </w:pPr>
      <w:r>
        <w:t xml:space="preserve"> </w:t>
      </w:r>
    </w:p>
    <w:p w:rsidR="00431629" w:rsidP="00431629" w:rsidRDefault="00431629" w14:paraId="2C1D814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431629" w:rsidP="00431629" w:rsidRDefault="00431629" w14:paraId="02F4C83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431629" w:rsidP="00431629" w:rsidRDefault="00431629" w14:paraId="03B2073B" w14:textId="77777777">
      <w:pPr>
        <w:tabs>
          <w:tab w:val="left" w:pos="709"/>
        </w:tabs>
      </w:pPr>
    </w:p>
    <w:p w:rsidR="00431629" w:rsidP="00431629" w:rsidRDefault="00431629" w14:paraId="5FCC11B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431629" w:rsidP="00431629" w:rsidRDefault="00431629" w14:paraId="32D07B8F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431629" w:rsidP="00431629" w:rsidRDefault="00431629" w14:paraId="0320E63C" w14:textId="77777777">
      <w:pPr>
        <w:tabs>
          <w:tab w:val="left" w:pos="709"/>
        </w:tabs>
      </w:pPr>
    </w:p>
    <w:p w:rsidR="00431629" w:rsidP="00431629" w:rsidRDefault="00431629" w14:paraId="202D31A3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431629" w:rsidP="00431629" w:rsidRDefault="00431629" w14:paraId="00D609A5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431629" w:rsidP="00431629" w:rsidRDefault="00431629" w14:paraId="2E3CB7B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431629" w:rsidP="00431629" w:rsidRDefault="00431629" w14:paraId="6A619B5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431629" w:rsidP="00431629" w:rsidRDefault="00431629" w14:paraId="3D920BA0" w14:textId="77777777">
      <w:pPr>
        <w:tabs>
          <w:tab w:val="left" w:pos="709"/>
        </w:tabs>
      </w:pPr>
    </w:p>
    <w:p w:rsidR="00431629" w:rsidP="00431629" w:rsidRDefault="00431629" w14:paraId="26D4CA46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431629" w:rsidP="00431629" w:rsidRDefault="00431629" w14:paraId="4C60AE67" w14:textId="77777777">
      <w:pPr>
        <w:tabs>
          <w:tab w:val="left" w:pos="709"/>
        </w:tabs>
        <w:jc w:val="both"/>
      </w:pPr>
    </w:p>
    <w:p w:rsidR="00431629" w:rsidP="00431629" w:rsidRDefault="00431629" w14:paraId="340F907E" w14:textId="77777777">
      <w:pPr>
        <w:tabs>
          <w:tab w:val="left" w:pos="709"/>
        </w:tabs>
      </w:pPr>
      <w:r>
        <w:t xml:space="preserve"> </w:t>
      </w:r>
      <w:r>
        <w:tab/>
        <w:t>13. St-2433/2019</w:t>
      </w:r>
    </w:p>
    <w:p w:rsidR="00431629" w:rsidP="00431629" w:rsidRDefault="00431629" w14:paraId="5426FAE7" w14:textId="77777777">
      <w:pPr>
        <w:tabs>
          <w:tab w:val="left" w:pos="709"/>
        </w:tabs>
      </w:pPr>
    </w:p>
    <w:p w:rsidR="00431629" w:rsidP="00431629" w:rsidRDefault="00431629" w14:paraId="7674548B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431629" w:rsidP="00431629" w:rsidRDefault="00431629" w14:paraId="67DC5686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431629" w:rsidP="00431629" w:rsidRDefault="00431629" w14:paraId="0AF04074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431629" w:rsidP="00431629" w:rsidRDefault="00431629" w14:paraId="3DE55997" w14:textId="77777777">
      <w:pPr>
        <w:tabs>
          <w:tab w:val="left" w:pos="709"/>
        </w:tabs>
        <w:jc w:val="both"/>
      </w:pPr>
    </w:p>
    <w:p w:rsidR="00431629" w:rsidP="00431629" w:rsidRDefault="00431629" w14:paraId="22AAB938" w14:textId="77777777">
      <w:pPr>
        <w:tabs>
          <w:tab w:val="left" w:pos="709"/>
        </w:tabs>
        <w:jc w:val="both"/>
      </w:pPr>
      <w:r>
        <w:t xml:space="preserve">protiv </w:t>
      </w:r>
    </w:p>
    <w:p w:rsidR="00431629" w:rsidP="00431629" w:rsidRDefault="00431629" w14:paraId="0A905823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431629" w:rsidP="00431629" w:rsidRDefault="00431629" w14:paraId="5E91F26E" w14:textId="77777777">
      <w:pPr>
        <w:tabs>
          <w:tab w:val="left" w:pos="709"/>
        </w:tabs>
        <w:ind w:left="708"/>
        <w:jc w:val="both"/>
      </w:pPr>
      <w:r>
        <w:tab/>
        <w:t>GROUND STAR INTERNATIONAL j.d.o.o., Zagreb, Ulica Hrvatskog proljeća 28,</w:t>
      </w:r>
    </w:p>
    <w:p w:rsidR="00431629" w:rsidP="00431629" w:rsidRDefault="00431629" w14:paraId="200E5D40" w14:textId="77777777">
      <w:pPr>
        <w:tabs>
          <w:tab w:val="left" w:pos="709"/>
        </w:tabs>
        <w:ind w:left="708"/>
        <w:jc w:val="both"/>
      </w:pPr>
      <w:r>
        <w:t>OIB: 69951123844</w:t>
      </w:r>
    </w:p>
    <w:p w:rsidR="00431629" w:rsidP="00431629" w:rsidRDefault="00431629" w14:paraId="621C1A51" w14:textId="77777777">
      <w:pPr>
        <w:tabs>
          <w:tab w:val="left" w:pos="709"/>
        </w:tabs>
        <w:ind w:left="708"/>
        <w:jc w:val="both"/>
      </w:pPr>
    </w:p>
    <w:p w:rsidR="00431629" w:rsidP="00431629" w:rsidRDefault="00431629" w14:paraId="6B2A8CDC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431629" w:rsidP="00431629" w:rsidRDefault="00431629" w14:paraId="5A6AC24A" w14:textId="77777777">
      <w:pPr>
        <w:tabs>
          <w:tab w:val="left" w:pos="709"/>
        </w:tabs>
        <w:jc w:val="both"/>
      </w:pPr>
    </w:p>
    <w:p w:rsidR="00431629" w:rsidP="00431629" w:rsidRDefault="00431629" w14:paraId="4CAC8027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431629" w:rsidP="00431629" w:rsidRDefault="00431629" w14:paraId="10BD27E5" w14:textId="77777777">
      <w:pPr>
        <w:tabs>
          <w:tab w:val="left" w:pos="709"/>
        </w:tabs>
      </w:pPr>
    </w:p>
    <w:p w:rsidR="00431629" w:rsidP="00431629" w:rsidRDefault="00431629" w14:paraId="43B039D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431629" w:rsidP="00431629" w:rsidRDefault="00431629" w14:paraId="5AA87334" w14:textId="77777777">
      <w:pPr>
        <w:tabs>
          <w:tab w:val="left" w:pos="709"/>
        </w:tabs>
      </w:pPr>
    </w:p>
    <w:p w:rsidR="00431629" w:rsidP="00431629" w:rsidRDefault="00431629" w14:paraId="0B587A4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431629" w:rsidP="00431629" w:rsidRDefault="00431629" w14:paraId="5C575D84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431629" w:rsidP="00431629" w:rsidRDefault="00431629" w14:paraId="1EAB707D" w14:textId="77777777">
      <w:pPr>
        <w:tabs>
          <w:tab w:val="left" w:pos="709"/>
        </w:tabs>
      </w:pPr>
    </w:p>
    <w:p w:rsidR="00942A2A" w:rsidP="003D06B2" w:rsidRDefault="00942A2A" w14:paraId="0300F61F" w14:textId="0300F61F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1629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316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1629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1629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1629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1629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431629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162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31629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31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629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629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629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629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31629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16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162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250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2433</izvorni_sadrzaj>
    <derivirana_varijabla naziv="DomainObject.Predmet.Broj_1">2433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2019.</izvorni_sadrzaj>
    <derivirana_varijabla naziv="DomainObject.Predmet.DatumIzradeOptuznogAkta_1">25. rujna 2019.</derivirana_varijabla>
  </DomainObject.Predmet.DatumIzradeOptuznogAkta>
  <DomainObject.Predmet.DatumIzradeOptuznogAktaFormated>
    <izvorni_sadrzaj>25.9.2019.</izvorni_sadrzaj>
    <derivirana_varijabla naziv="DomainObject.Predmet.DatumIzradeOptuznogAktaFormated_1">25.9.2019.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St-2433/2019</izvorni_sadrzaj>
    <derivirana_varijabla naziv="DomainObject.Predmet.OznakaBroj_1">St-2433/2019</derivirana_varijabla>
  </DomainObject.Predmet.OznakaBroj>
  <DomainObject.Predmet.OznakaBrojOptuznogAkta>
    <izvorni_sadrzaj>04-06-19-4154</izvorni_sadrzaj>
    <derivirana_varijabla naziv="DomainObject.Predmet.OznakaBrojOptuznogAkta_1">04-06-19-4154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GROUND STAR INTERNATIONAL jednostavno društvo s ograničenom odgovornošću za poslove ustupanja radnika korisnicima za privrem</izvorni_sadrzaj>
    <derivirana_varijabla naziv="DomainObject.Predmet.ProtustrankaFormated_1">  GROUND STAR INTERNATIONAL jednostavno društvo s ograničenom odgovornošću za poslove ustupanja radnika korisnicima za privrem</derivirana_varijabla>
  </DomainObject.Predmet.ProtustrankaFormated>
  <DomainObject.Predmet.ProtustrankaFormatedOIB>
    <izvorni_sadrzaj>  GROUND STAR INTERNATIONAL jednostavno društvo s ograničenom odgovornošću za poslove ustupanja radnika korisnicima za privrem, OIB 69951123844</izvorni_sadrzaj>
    <derivirana_varijabla naziv="DomainObject.Predmet.ProtustrankaFormatedOIB_1">  GROUND STAR INTERNATIONAL jednostavno društvo s ograničenom odgovornošću za poslove ustupanja radnika korisnicima za privrem, OIB 69951123844</derivirana_varijabla>
  </DomainObject.Predmet.ProtustrankaFormatedOIB>
  <DomainObject.Predmet.ProtustrankaFormatedWithAdress>
    <izvorni_sadrzaj> GROUND STAR INTERNATIONAL jednostavno društvo s ograničenom odgovornošću za poslove ustupanja radnika korisnicima za privrem, Ulica Hrvatskog proljeća 28, 10000 Zagreb</izvorni_sadrzaj>
    <derivirana_varijabla naziv="DomainObject.Predmet.ProtustrankaFormatedWithAdress_1"> GROUND STAR INTERNATIONAL jednostavno društvo s ograničenom odgovornošću za poslove ustupanja radnika korisnicima za privrem, Ulica Hrvatskog proljeća 28, 10000 Zagreb</derivirana_varijabla>
  </DomainObject.Predmet.ProtustrankaFormatedWithAdress>
  <DomainObject.Predmet.ProtustrankaFormatedWithAdressOIB>
    <izvorni_sadrzaj> GROUND STAR INTERNATIONAL jednostavno društvo s ograničenom odgovornošću za poslove ustupanja radnika korisnicima za privrem, OIB 69951123844, Ulica Hrvatskog proljeća 28, 10000 Zagreb</izvorni_sadrzaj>
    <derivirana_varijabla naziv="DomainObject.Predmet.ProtustrankaFormatedWithAdressOIB_1"> GROUND STAR INTERNATIONAL jednostavno društvo s ograničenom odgovornošću za poslove ustupanja radnika korisnicima za privrem, OIB 69951123844, Ulica Hrvatskog proljeća 28, 10000 Zagreb</derivirana_varijabla>
  </DomainObject.Predmet.ProtustrankaFormatedWithAdressOIB>
  <DomainObject.Predmet.ProtustrankaWithAdress>
    <izvorni_sadrzaj>GROUND STAR INTERNATIONAL jednostavno društvo s ograničenom odgovornošću za poslove ustupanja radnika korisnicima za privrem Ulica Hrvatskog proljeća 28, 10000 Zagreb</izvorni_sadrzaj>
    <derivirana_varijabla naziv="DomainObject.Predmet.ProtustrankaWithAdress_1">GROUND STAR INTERNATIONAL jednostavno društvo s ograničenom odgovornošću za poslove ustupanja radnika korisnicima za privrem Ulica Hrvatskog proljeća 28, 10000 Zagreb</derivirana_varijabla>
  </DomainObject.Predmet.ProtustrankaWithAdress>
  <DomainObject.Predmet.ProtustrankaWithAdressOIB>
    <izvorni_sadrzaj>GROUND STAR INTERNATIONAL jednostavno društvo s ograničenom odgovornošću za poslove ustupanja radnika korisnicima za privrem, OIB 69951123844, Ulica Hrvatskog proljeća 28, 10000 Zagreb</izvorni_sadrzaj>
    <derivirana_varijabla naziv="DomainObject.Predmet.ProtustrankaWithAdressOIB_1">GROUND STAR INTERNATIONAL jednostavno društvo s ograničenom odgovornošću za poslove ustupanja radnika korisnicima za privrem, OIB 69951123844, Ulica Hrvatskog proljeća 28, 10000 Zagreb</derivirana_varijabla>
  </DomainObject.Predmet.ProtustrankaWithAdressOIB>
  <DomainObject.Predmet.ProtustrankaNazivFormated>
    <izvorni_sadrzaj>GROUND STAR INTERNATIONAL jednostavno društvo s ograničenom odgovornošću za poslove ustupanja radnika korisnicima za privrem</izvorni_sadrzaj>
    <derivirana_varijabla naziv="DomainObject.Predmet.ProtustrankaNazivFormated_1">GROUND STAR INTERNATIONAL jednostavno društvo s ograničenom odgovornošću za poslove ustupanja radnika korisnicima za privrem</derivirana_varijabla>
  </DomainObject.Predmet.ProtustrankaNazivFormated>
  <DomainObject.Predmet.ProtustrankaNazivFormatedOIB>
    <izvorni_sadrzaj>GROUND STAR INTERNATIONAL jednostavno društvo s ograničenom odgovornošću za poslove ustupanja radnika korisnicima za privrem, OIB 69951123844</izvorni_sadrzaj>
    <derivirana_varijabla naziv="DomainObject.Predmet.ProtustrankaNazivFormatedOIB_1">GROUND STAR INTERNATIONAL jednostavno društvo s ograničenom odgovornošću za poslove ustupanja radnika korisnicima za privrem, OIB 69951123844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GROUND STAR INTERNATIONAL jednostavno društvo s ograničenom odgovornošću za poslove ustupanja radnika korisnicima za privrem</item>
    </izvorni_sadrzaj>
    <derivirana_varijabla naziv="DomainObject.Predmet.ProtuStrankaListFormated_1">
      <item>GROUND STAR INTERNATIONAL jednostavno društvo s ograničenom odgovornošću za poslove ustupanja radnika korisnicima za privrem</item>
    </derivirana_varijabla>
  </DomainObject.Predmet.ProtuStrankaListFormated>
  <DomainObject.Predmet.ProtuStrankaListFormatedOIB>
    <izvorni_sadrzaj>
      <item>GROUND STAR INTERNATIONAL jednostavno društvo s ograničenom odgovornošću za poslove ustupanja radnika korisnicima za privrem, OIB 69951123844</item>
    </izvorni_sadrzaj>
    <derivirana_varijabla naziv="DomainObject.Predmet.ProtuStrankaListFormatedOIB_1">
      <item>GROUND STAR INTERNATIONAL jednostavno društvo s ograničenom odgovornošću za poslove ustupanja radnika korisnicima za privrem, OIB 69951123844</item>
    </derivirana_varijabla>
  </DomainObject.Predmet.ProtuStrankaListFormatedOIB>
  <DomainObject.Predmet.ProtuStrankaListFormatedWithAdress>
    <izvorni_sadrzaj>
      <item>GROUND STAR INTERNATIONAL jednostavno društvo s ograničenom odgovornošću za poslove ustupanja radnika korisnicima za privrem, Ulica Hrvatskog proljeća 28, 10000 Zagreb</item>
    </izvorni_sadrzaj>
    <derivirana_varijabla naziv="DomainObject.Predmet.ProtuStrankaListFormatedWithAdress_1">
      <item>GROUND STAR INTERNATIONAL jednostavno društvo s ograničenom odgovornošću za poslove ustupanja radnika korisnicima za privrem, Ulica Hrvatskog proljeća 28, 10000 Zagreb</item>
    </derivirana_varijabla>
  </DomainObject.Predmet.ProtuStrankaListFormatedWithAdress>
  <DomainObject.Predmet.ProtuStrankaListFormatedWithAdressOIB>
    <izvorni_sadrzaj>
      <item>GROUND STAR INTERNATIONAL jednostavno društvo s ograničenom odgovornošću za poslove ustupanja radnika korisnicima za privrem, OIB 69951123844, Ulica Hrvatskog proljeća 28, 10000 Zagreb</item>
    </izvorni_sadrzaj>
    <derivirana_varijabla naziv="DomainObject.Predmet.ProtuStrankaListFormatedWithAdressOIB_1">
      <item>GROUND STAR INTERNATIONAL jednostavno društvo s ograničenom odgovornošću za poslove ustupanja radnika korisnicima za privrem, OIB 69951123844, Ulica Hrvatskog proljeća 28, 10000 Zagreb</item>
    </derivirana_varijabla>
  </DomainObject.Predmet.ProtuStrankaListFormatedWithAdressOIB>
  <DomainObject.Predmet.ProtuStrankaListNazivFormated>
    <izvorni_sadrzaj>
      <item>GROUND STAR INTERNATIONAL jednostavno društvo s ograničenom odgovornošću za poslove ustupanja radnika korisnicima za privrem</item>
    </izvorni_sadrzaj>
    <derivirana_varijabla naziv="DomainObject.Predmet.ProtuStrankaListNazivFormated_1">
      <item>GROUND STAR INTERNATIONAL jednostavno društvo s ograničenom odgovornošću za poslove ustupanja radnika korisnicima za privrem</item>
    </derivirana_varijabla>
  </DomainObject.Predmet.ProtuStrankaListNazivFormated>
  <DomainObject.Predmet.ProtuStrankaListNazivFormatedOIB>
    <izvorni_sadrzaj>
      <item>GROUND STAR INTERNATIONAL jednostavno društvo s ograničenom odgovornošću za poslove ustupanja radnika korisnicima za privrem, OIB 69951123844</item>
    </izvorni_sadrzaj>
    <derivirana_varijabla naziv="DomainObject.Predmet.ProtuStrankaListNazivFormatedOIB_1">
      <item>GROUND STAR INTERNATIONAL jednostavno društvo s ograničenom odgovornošću za poslove ustupanja radnika korisnicima za privrem, OIB 69951123844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GROUND STAR INTERNATIONAL jednostavno društvo s ograničenom odgovornošću za poslove ustupanja radnika korisnicima za privrem</izvorni_sadrzaj>
    <derivirana_varijabla naziv="DomainObject.Predmet.ProtustrankaIDrugi_1">GROUND STAR INTERNATIONAL jednostavno društvo s ograničenom odgovornošću za poslove ustupanja radnika korisnicima za privrem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GROUND STAR INTERNATIONAL jednostavno društvo s ograničenom odgovornošću za poslove ustupanja radnika korisnicima za privrem, OIB 69951123844, Ulica Hrvatskog proljeća 28, 10000 Zagreb</izvorni_sadrzaj>
    <derivirana_varijabla naziv="DomainObject.Predmet.ProtustrankaIDrugiAdressOIB_1">GROUND STAR INTERNATIONAL jednostavno društvo s ograničenom odgovornošću za poslove ustupanja radnika korisnicima za privrem, OIB 69951123844, Ulica Hrvatskog proljeća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GROUND STAR INTERNATIONAL jednostavno društvo s ograničenom odgovornošću za poslove ustupanja radnika korisnicima za privrem</item>
      <item>Financijska agencija</item>
    </izvorni_sadrzaj>
    <derivirana_varijabla naziv="DomainObject.Predmet.SudioniciListNaziv_1">
      <item>GROUND STAR INTERNATIONAL jednostavno društvo s ograničenom odgovornošću za poslove ustupanja radnika korisnicima za privrem</item>
      <item>Financijska agencija</item>
    </derivirana_varijabla>
  </DomainObject.Predmet.SudioniciListNaziv>
  <DomainObject.Predmet.SudioniciListAdressOIB>
    <izvorni_sadrzaj>
      <item>GROUND STAR INTERNATIONAL jednostavno društvo s ograničenom odgovornošću za poslove ustupanja radnika korisnicima za privrem, OIB 69951123844, Ulica Hrvatskog proljeća 28,10000 Zagreb</item>
      <item>Financijska agencija, OIB 85821130368, TRG SVIBANJSKIH ŽRTAVA 1995. 1,10000 Zagreb</item>
    </izvorni_sadrzaj>
    <derivirana_varijabla naziv="DomainObject.Predmet.SudioniciListAdressOIB_1">
      <item>GROUND STAR INTERNATIONAL jednostavno društvo s ograničenom odgovornošću za poslove ustupanja radnika korisnicima za privrem, OIB 69951123844, Ulica Hrvatskog proljeća 28,10000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69951123844</item>
      <item>, OIB 85821130368</item>
    </izvorni_sadrzaj>
    <derivirana_varijabla naziv="DomainObject.Predmet.SudioniciListNazivOIB_1">
      <item>, OIB 69951123844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844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